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C1" w:rsidRPr="00DC0CF5" w:rsidRDefault="00EA72C1" w:rsidP="004F44C7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C0CF5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68"/>
        <w:gridCol w:w="5503"/>
      </w:tblGrid>
      <w:tr w:rsidR="00EA72C1" w:rsidRPr="004F44C7" w:rsidTr="00C10BE2">
        <w:tc>
          <w:tcPr>
            <w:tcW w:w="4068" w:type="dxa"/>
          </w:tcPr>
          <w:p w:rsidR="00EA72C1" w:rsidRPr="004F44C7" w:rsidRDefault="00EA72C1" w:rsidP="004F44C7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EA72C1" w:rsidRPr="004F44C7" w:rsidRDefault="00EA72C1" w:rsidP="004F44C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44C7">
              <w:rPr>
                <w:rFonts w:ascii="Times New Roman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EA72C1" w:rsidRPr="004F44C7" w:rsidTr="00C10BE2">
        <w:tc>
          <w:tcPr>
            <w:tcW w:w="4068" w:type="dxa"/>
          </w:tcPr>
          <w:p w:rsidR="00EA72C1" w:rsidRPr="004F44C7" w:rsidRDefault="00EA72C1" w:rsidP="004F44C7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EA72C1" w:rsidRPr="004F44C7" w:rsidRDefault="00EA72C1" w:rsidP="004F44C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44C7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44C7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</w:t>
            </w:r>
          </w:p>
        </w:tc>
      </w:tr>
      <w:tr w:rsidR="00EA72C1" w:rsidRPr="004F44C7" w:rsidTr="00C10BE2">
        <w:tc>
          <w:tcPr>
            <w:tcW w:w="4068" w:type="dxa"/>
          </w:tcPr>
          <w:p w:rsidR="00EA72C1" w:rsidRPr="004F44C7" w:rsidRDefault="00EA72C1" w:rsidP="004F44C7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EA72C1" w:rsidRPr="004F44C7" w:rsidRDefault="00EA72C1" w:rsidP="004F44C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44C7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EA72C1" w:rsidRPr="004F44C7" w:rsidTr="00C10BE2">
        <w:tc>
          <w:tcPr>
            <w:tcW w:w="4068" w:type="dxa"/>
          </w:tcPr>
          <w:p w:rsidR="00EA72C1" w:rsidRPr="004F44C7" w:rsidRDefault="00EA72C1" w:rsidP="004F44C7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EA72C1" w:rsidRPr="004F44C7" w:rsidRDefault="00EA72C1" w:rsidP="004F44C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44C7">
              <w:rPr>
                <w:rFonts w:ascii="Times New Roman" w:hAnsi="Times New Roman" w:cs="Times New Roman"/>
                <w:sz w:val="28"/>
                <w:szCs w:val="28"/>
              </w:rPr>
              <w:t>«Детская школа искусств им. Е.М.Беляева»</w:t>
            </w:r>
          </w:p>
        </w:tc>
      </w:tr>
      <w:tr w:rsidR="00EA72C1" w:rsidTr="00C10BE2">
        <w:tc>
          <w:tcPr>
            <w:tcW w:w="4068" w:type="dxa"/>
          </w:tcPr>
          <w:p w:rsidR="00EA72C1" w:rsidRDefault="00EA72C1" w:rsidP="004F44C7">
            <w:pPr>
              <w:pStyle w:val="NoSpacing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3" w:type="dxa"/>
          </w:tcPr>
          <w:p w:rsidR="00EA72C1" w:rsidRDefault="00EA72C1" w:rsidP="004F44C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F44C7">
              <w:rPr>
                <w:rFonts w:ascii="Times New Roman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EA72C1" w:rsidRDefault="00EA72C1" w:rsidP="004F44C7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EA72C1" w:rsidRDefault="00EA72C1" w:rsidP="00897834">
      <w:pPr>
        <w:pStyle w:val="NoSpacing"/>
        <w:jc w:val="center"/>
        <w:rPr>
          <w:rFonts w:cs="Times New Roman"/>
          <w:b/>
          <w:bCs/>
          <w:sz w:val="24"/>
          <w:szCs w:val="24"/>
        </w:rPr>
      </w:pPr>
    </w:p>
    <w:p w:rsidR="00EA72C1" w:rsidRPr="007A7505" w:rsidRDefault="00EA72C1" w:rsidP="00897834">
      <w:pPr>
        <w:jc w:val="center"/>
        <w:rPr>
          <w:b/>
          <w:bCs/>
          <w:sz w:val="28"/>
          <w:szCs w:val="28"/>
        </w:rPr>
      </w:pPr>
      <w:r w:rsidRPr="007A7505">
        <w:rPr>
          <w:b/>
          <w:bCs/>
          <w:sz w:val="28"/>
          <w:szCs w:val="28"/>
        </w:rPr>
        <w:t xml:space="preserve">Коэффициенты ставок </w:t>
      </w:r>
      <w:r>
        <w:rPr>
          <w:b/>
          <w:bCs/>
          <w:sz w:val="28"/>
          <w:szCs w:val="28"/>
        </w:rPr>
        <w:t>по</w:t>
      </w:r>
      <w:r w:rsidRPr="007A7505">
        <w:rPr>
          <w:b/>
          <w:bCs/>
          <w:sz w:val="28"/>
          <w:szCs w:val="28"/>
        </w:rPr>
        <w:t xml:space="preserve">часовой оплаты труда работников, привлекаемых к проведению учебных занятий в </w:t>
      </w:r>
      <w:r>
        <w:rPr>
          <w:b/>
          <w:bCs/>
          <w:sz w:val="28"/>
          <w:szCs w:val="28"/>
        </w:rPr>
        <w:t>образовательных учреждениях.</w:t>
      </w:r>
    </w:p>
    <w:p w:rsidR="00EA72C1" w:rsidRPr="007A7505" w:rsidRDefault="00EA72C1" w:rsidP="00897834"/>
    <w:tbl>
      <w:tblPr>
        <w:tblW w:w="9356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1620"/>
        <w:gridCol w:w="1701"/>
        <w:gridCol w:w="1640"/>
      </w:tblGrid>
      <w:tr w:rsidR="00EA72C1" w:rsidRPr="007A7505">
        <w:trPr>
          <w:trHeight w:val="24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Контингент обучающихся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Размеры коэффициентов</w:t>
            </w:r>
          </w:p>
        </w:tc>
      </w:tr>
      <w:tr w:rsidR="00EA72C1" w:rsidRPr="007A7505">
        <w:trPr>
          <w:trHeight w:val="480"/>
        </w:trPr>
        <w:tc>
          <w:tcPr>
            <w:tcW w:w="4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профессор,  </w:t>
            </w:r>
            <w:r w:rsidRPr="00A714F2">
              <w:rPr>
                <w:sz w:val="28"/>
                <w:szCs w:val="28"/>
              </w:rPr>
              <w:br/>
              <w:t>доктор наук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доцент,   </w:t>
            </w:r>
            <w:r w:rsidRPr="00A714F2">
              <w:rPr>
                <w:sz w:val="28"/>
                <w:szCs w:val="28"/>
              </w:rPr>
              <w:br/>
              <w:t>кандидат наук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лица, не   </w:t>
            </w:r>
            <w:r w:rsidRPr="00A714F2">
              <w:rPr>
                <w:sz w:val="28"/>
                <w:szCs w:val="28"/>
              </w:rPr>
              <w:br/>
              <w:t xml:space="preserve">имеющие    </w:t>
            </w:r>
            <w:r w:rsidRPr="00A714F2">
              <w:rPr>
                <w:sz w:val="28"/>
                <w:szCs w:val="28"/>
              </w:rPr>
              <w:br/>
              <w:t>ученой степени</w:t>
            </w:r>
            <w:r w:rsidRPr="00A714F2">
              <w:rPr>
                <w:rStyle w:val="FootnoteReference"/>
                <w:sz w:val="28"/>
                <w:szCs w:val="28"/>
              </w:rPr>
              <w:footnoteReference w:id="2"/>
            </w:r>
          </w:p>
        </w:tc>
      </w:tr>
      <w:tr w:rsidR="00EA72C1" w:rsidRPr="007A7505">
        <w:trPr>
          <w:trHeight w:val="156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C1" w:rsidRPr="00A714F2" w:rsidRDefault="00EA72C1" w:rsidP="00E200FB">
            <w:pPr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Обучающиеся в общеобразовательных          </w:t>
            </w:r>
            <w:r w:rsidRPr="00A714F2">
              <w:rPr>
                <w:sz w:val="28"/>
                <w:szCs w:val="28"/>
              </w:rPr>
              <w:br/>
              <w:t xml:space="preserve">учреждениях, учреждениях начального и среднего профессионального образования, другие аналогичные категории обучающихся, рабочие, работники, занимающие должности, </w:t>
            </w:r>
            <w:r>
              <w:rPr>
                <w:sz w:val="28"/>
                <w:szCs w:val="28"/>
              </w:rPr>
              <w:t>т</w:t>
            </w:r>
            <w:r w:rsidRPr="00A714F2">
              <w:rPr>
                <w:sz w:val="28"/>
                <w:szCs w:val="28"/>
              </w:rPr>
              <w:t>ребующие среднего профессионального образования, слушатели курсов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0,10</w:t>
            </w:r>
          </w:p>
        </w:tc>
      </w:tr>
      <w:tr w:rsidR="00EA72C1" w:rsidRPr="007A7505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C1" w:rsidRPr="00A714F2" w:rsidRDefault="00EA72C1" w:rsidP="00E200FB">
            <w:pPr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Студенты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0,10</w:t>
            </w:r>
          </w:p>
        </w:tc>
      </w:tr>
      <w:tr w:rsidR="00EA72C1" w:rsidRPr="007A7505">
        <w:trPr>
          <w:trHeight w:val="60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2C1" w:rsidRPr="00A714F2" w:rsidRDefault="00EA72C1" w:rsidP="00E200FB">
            <w:pPr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Аспиранты, слушатели учебных </w:t>
            </w:r>
            <w:r w:rsidRPr="00A714F2">
              <w:rPr>
                <w:sz w:val="28"/>
                <w:szCs w:val="28"/>
              </w:rPr>
              <w:br/>
              <w:t xml:space="preserve">заведений по повышению       </w:t>
            </w:r>
            <w:r w:rsidRPr="00A714F2">
              <w:rPr>
                <w:sz w:val="28"/>
                <w:szCs w:val="28"/>
              </w:rPr>
              <w:br/>
              <w:t xml:space="preserve">квалификации руководящих     </w:t>
            </w:r>
            <w:r w:rsidRPr="00A714F2">
              <w:rPr>
                <w:sz w:val="28"/>
                <w:szCs w:val="28"/>
              </w:rPr>
              <w:br/>
              <w:t xml:space="preserve">работников и специалистов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2C1" w:rsidRPr="00A714F2" w:rsidRDefault="00EA72C1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0,15</w:t>
            </w:r>
          </w:p>
        </w:tc>
      </w:tr>
    </w:tbl>
    <w:p w:rsidR="00EA72C1" w:rsidRDefault="00EA72C1" w:rsidP="00897834"/>
    <w:p w:rsidR="00EA72C1" w:rsidRDefault="00EA72C1" w:rsidP="00897834">
      <w:pPr>
        <w:rPr>
          <w:sz w:val="28"/>
          <w:szCs w:val="28"/>
        </w:rPr>
      </w:pPr>
    </w:p>
    <w:p w:rsidR="00EA72C1" w:rsidRDefault="00EA72C1" w:rsidP="00897834">
      <w:pPr>
        <w:rPr>
          <w:sz w:val="28"/>
          <w:szCs w:val="28"/>
        </w:rPr>
      </w:pPr>
    </w:p>
    <w:p w:rsidR="00EA72C1" w:rsidRDefault="00EA72C1" w:rsidP="00897834">
      <w:pPr>
        <w:rPr>
          <w:sz w:val="28"/>
          <w:szCs w:val="28"/>
        </w:rPr>
      </w:pPr>
    </w:p>
    <w:p w:rsidR="00EA72C1" w:rsidRDefault="00EA72C1"/>
    <w:sectPr w:rsidR="00EA72C1" w:rsidSect="00B60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2C1" w:rsidRDefault="00EA72C1" w:rsidP="00897834">
      <w:r>
        <w:separator/>
      </w:r>
    </w:p>
  </w:endnote>
  <w:endnote w:type="continuationSeparator" w:id="1">
    <w:p w:rsidR="00EA72C1" w:rsidRDefault="00EA72C1" w:rsidP="0089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2C1" w:rsidRDefault="00EA72C1" w:rsidP="00897834">
      <w:r>
        <w:separator/>
      </w:r>
    </w:p>
  </w:footnote>
  <w:footnote w:type="continuationSeparator" w:id="1">
    <w:p w:rsidR="00EA72C1" w:rsidRDefault="00EA72C1" w:rsidP="00897834">
      <w:r>
        <w:continuationSeparator/>
      </w:r>
    </w:p>
  </w:footnote>
  <w:footnote w:id="2">
    <w:p w:rsidR="00EA72C1" w:rsidRDefault="00EA72C1" w:rsidP="00897834">
      <w:pPr>
        <w:rPr>
          <w:sz w:val="28"/>
          <w:szCs w:val="28"/>
        </w:rPr>
      </w:pPr>
      <w:r>
        <w:rPr>
          <w:sz w:val="20"/>
          <w:szCs w:val="20"/>
          <w:vertAlign w:val="superscript"/>
        </w:rPr>
        <w:t xml:space="preserve">1 </w:t>
      </w:r>
      <w:bookmarkStart w:id="0" w:name="_GoBack"/>
      <w:bookmarkEnd w:id="0"/>
      <w:r w:rsidRPr="00F67EF6">
        <w:rPr>
          <w:sz w:val="20"/>
          <w:szCs w:val="20"/>
        </w:rPr>
        <w:t>Коэффи</w:t>
      </w:r>
      <w:r>
        <w:rPr>
          <w:sz w:val="20"/>
          <w:szCs w:val="20"/>
        </w:rPr>
        <w:t xml:space="preserve">циент применяется для высококвалифицированных кадров, привлекаемых к работе в образовательном учреждении на почасовой основе в случае, если они имеют стаж преподавательской работы более 5 лет. В противном случае для расчета применяются порядок почасовой оплаты. </w:t>
      </w:r>
    </w:p>
    <w:p w:rsidR="00EA72C1" w:rsidRDefault="00EA72C1" w:rsidP="00897834"/>
    <w:p w:rsidR="00EA72C1" w:rsidRDefault="00EA72C1" w:rsidP="0089783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C50"/>
    <w:rsid w:val="00005363"/>
    <w:rsid w:val="00015518"/>
    <w:rsid w:val="00051FEE"/>
    <w:rsid w:val="00077BF0"/>
    <w:rsid w:val="00110A6C"/>
    <w:rsid w:val="001C00FF"/>
    <w:rsid w:val="001F0427"/>
    <w:rsid w:val="00260FD3"/>
    <w:rsid w:val="004F44C7"/>
    <w:rsid w:val="005954C3"/>
    <w:rsid w:val="005E4C82"/>
    <w:rsid w:val="005F622E"/>
    <w:rsid w:val="0062642F"/>
    <w:rsid w:val="006901CD"/>
    <w:rsid w:val="006D60C1"/>
    <w:rsid w:val="007A7505"/>
    <w:rsid w:val="00897834"/>
    <w:rsid w:val="0092265D"/>
    <w:rsid w:val="009536BC"/>
    <w:rsid w:val="009D5C50"/>
    <w:rsid w:val="00A714F2"/>
    <w:rsid w:val="00B25588"/>
    <w:rsid w:val="00B60882"/>
    <w:rsid w:val="00BA03EC"/>
    <w:rsid w:val="00C10BE2"/>
    <w:rsid w:val="00CB5F6E"/>
    <w:rsid w:val="00DC0CF5"/>
    <w:rsid w:val="00E200FB"/>
    <w:rsid w:val="00E67529"/>
    <w:rsid w:val="00EA72C1"/>
    <w:rsid w:val="00F6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83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897834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97834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897834"/>
    <w:rPr>
      <w:vertAlign w:val="superscript"/>
    </w:rPr>
  </w:style>
  <w:style w:type="paragraph" w:styleId="NoSpacing">
    <w:name w:val="No Spacing"/>
    <w:uiPriority w:val="99"/>
    <w:qFormat/>
    <w:rsid w:val="00897834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92265D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table" w:styleId="TableGrid">
    <w:name w:val="Table Grid"/>
    <w:basedOn w:val="TableNormal"/>
    <w:uiPriority w:val="99"/>
    <w:locked/>
    <w:rsid w:val="004F44C7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141</Words>
  <Characters>809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13</cp:revision>
  <cp:lastPrinted>2016-05-13T11:21:00Z</cp:lastPrinted>
  <dcterms:created xsi:type="dcterms:W3CDTF">2013-10-11T07:06:00Z</dcterms:created>
  <dcterms:modified xsi:type="dcterms:W3CDTF">2016-07-19T14:25:00Z</dcterms:modified>
</cp:coreProperties>
</file>